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662A8C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риложение </w:t>
      </w:r>
      <w:r w:rsidRPr="00662A8C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</w:t>
      </w:r>
    </w:p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62A8C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662A8C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4"/>
        <w:gridCol w:w="3856"/>
      </w:tblGrid>
      <w:tr w:rsidR="00F77467" w:rsidRPr="003549AF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29» августа 2019</w:t>
            </w: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30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___________Н.В. Ступак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77467" w:rsidRDefault="00F77467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467" w:rsidRPr="00662A8C" w:rsidRDefault="00F77467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2A8C">
        <w:rPr>
          <w:rFonts w:ascii="Times New Roman" w:hAnsi="Times New Roman" w:cs="Times New Roman"/>
          <w:b/>
          <w:bCs/>
          <w:sz w:val="24"/>
          <w:szCs w:val="24"/>
        </w:rPr>
        <w:t>РАЗМЕРЫ БАЗОВЫХ ОКЛАДОВ</w:t>
      </w:r>
    </w:p>
    <w:p w:rsidR="00F77467" w:rsidRPr="00662A8C" w:rsidRDefault="00F77467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2A8C">
        <w:rPr>
          <w:rFonts w:ascii="Times New Roman" w:hAnsi="Times New Roman" w:cs="Times New Roman"/>
          <w:b/>
          <w:bCs/>
          <w:sz w:val="24"/>
          <w:szCs w:val="24"/>
        </w:rPr>
        <w:t>(БАЗОВЫХ ДОЛЖНОСТНЫХ ОКЛАДОВ), СТАВОК ЗАРАБОТНОЙ ПЛАТЫ</w:t>
      </w:r>
    </w:p>
    <w:p w:rsidR="00F77467" w:rsidRPr="00662A8C" w:rsidRDefault="00F77467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2A8C">
        <w:rPr>
          <w:rFonts w:ascii="Times New Roman" w:hAnsi="Times New Roman" w:cs="Times New Roman"/>
          <w:sz w:val="24"/>
          <w:szCs w:val="24"/>
        </w:rPr>
        <w:t>по профессиональным квалификационным группам (ПКГ) и размеры повышающих коэффициентов к размерам базовых окладов (базовых должностных окладов), ставок заработной платы (за исключением педагогических работников, осуществляющих учебный процесс) по занимаемым должностям работников МБОУ СОШ № 30</w:t>
      </w:r>
    </w:p>
    <w:p w:rsidR="00F77467" w:rsidRPr="00662A8C" w:rsidRDefault="00F77467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467" w:rsidRPr="00662A8C" w:rsidRDefault="00F77467" w:rsidP="008E3760">
      <w:pPr>
        <w:spacing w:after="0"/>
        <w:jc w:val="center"/>
        <w:rPr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020"/>
        <w:gridCol w:w="1980"/>
      </w:tblGrid>
      <w:tr w:rsidR="00F77467" w:rsidRPr="00662A8C">
        <w:tc>
          <w:tcPr>
            <w:tcW w:w="648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Профессиональная группа/ квалификационный уровень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Повышающие коэффициенты</w:t>
            </w:r>
          </w:p>
        </w:tc>
      </w:tr>
      <w:tr w:rsidR="00F77467" w:rsidRPr="00662A8C">
        <w:tc>
          <w:tcPr>
            <w:tcW w:w="648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7467" w:rsidRPr="00662A8C">
        <w:tc>
          <w:tcPr>
            <w:tcW w:w="648" w:type="dxa"/>
            <w:vMerge w:val="restart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учебно-вспомогательного персонала</w:t>
            </w:r>
          </w:p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первого уровня</w:t>
            </w:r>
          </w:p>
        </w:tc>
      </w:tr>
      <w:tr w:rsidR="00F77467" w:rsidRPr="00662A8C">
        <w:tc>
          <w:tcPr>
            <w:tcW w:w="648" w:type="dxa"/>
            <w:vMerge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Размер базового оклада (базового должностного оклада),</w:t>
            </w:r>
          </w:p>
          <w:p w:rsidR="00F77467" w:rsidRPr="00662A8C" w:rsidRDefault="00F77467" w:rsidP="00663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ставки заработной 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– 5516 рублей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учебной части; лаборант 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F77467" w:rsidRPr="00662A8C">
        <w:tc>
          <w:tcPr>
            <w:tcW w:w="648" w:type="dxa"/>
            <w:vMerge w:val="restart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Должности педагогических работников</w:t>
            </w:r>
          </w:p>
        </w:tc>
      </w:tr>
      <w:tr w:rsidR="00F77467" w:rsidRPr="00662A8C">
        <w:tc>
          <w:tcPr>
            <w:tcW w:w="648" w:type="dxa"/>
            <w:vMerge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Размер базового оклада (базового должностного оклада),</w:t>
            </w:r>
          </w:p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ставки заработной 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– 8578 рублей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уровень:</w:t>
            </w:r>
          </w:p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образования; социальный педагог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уровень:</w:t>
            </w:r>
          </w:p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воспитатель; педагог-психолог   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уровень:</w:t>
            </w:r>
          </w:p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основ безопасности жизнедеятельности, педагог-библиотекарь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sectPr w:rsidR="00F77467" w:rsidRPr="00662A8C" w:rsidSect="00662A8C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467" w:rsidRDefault="00F77467" w:rsidP="005C28E5">
      <w:pPr>
        <w:spacing w:after="0" w:line="240" w:lineRule="auto"/>
      </w:pPr>
      <w:r>
        <w:separator/>
      </w:r>
    </w:p>
  </w:endnote>
  <w:endnote w:type="continuationSeparator" w:id="1">
    <w:p w:rsidR="00F77467" w:rsidRDefault="00F77467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467" w:rsidRDefault="00F77467" w:rsidP="005C28E5">
      <w:pPr>
        <w:spacing w:after="0" w:line="240" w:lineRule="auto"/>
      </w:pPr>
      <w:r>
        <w:separator/>
      </w:r>
    </w:p>
  </w:footnote>
  <w:footnote w:type="continuationSeparator" w:id="1">
    <w:p w:rsidR="00F77467" w:rsidRDefault="00F77467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67" w:rsidRDefault="00F77467" w:rsidP="000B4B9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77467" w:rsidRDefault="00F774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B4B9D"/>
    <w:rsid w:val="001426F8"/>
    <w:rsid w:val="00160891"/>
    <w:rsid w:val="00164948"/>
    <w:rsid w:val="001C68C8"/>
    <w:rsid w:val="00204886"/>
    <w:rsid w:val="002B26FE"/>
    <w:rsid w:val="00344607"/>
    <w:rsid w:val="003549AF"/>
    <w:rsid w:val="00360A4C"/>
    <w:rsid w:val="00367185"/>
    <w:rsid w:val="003A26E8"/>
    <w:rsid w:val="003C2DAD"/>
    <w:rsid w:val="003D3D6E"/>
    <w:rsid w:val="003D4E9F"/>
    <w:rsid w:val="00442B1C"/>
    <w:rsid w:val="00551D9C"/>
    <w:rsid w:val="005C0080"/>
    <w:rsid w:val="005C28E5"/>
    <w:rsid w:val="00662A8C"/>
    <w:rsid w:val="00663ADE"/>
    <w:rsid w:val="0068037E"/>
    <w:rsid w:val="00687854"/>
    <w:rsid w:val="0070165F"/>
    <w:rsid w:val="00704F0D"/>
    <w:rsid w:val="00717CCD"/>
    <w:rsid w:val="00756403"/>
    <w:rsid w:val="007A53B5"/>
    <w:rsid w:val="007F58F5"/>
    <w:rsid w:val="00822ED8"/>
    <w:rsid w:val="00846D2A"/>
    <w:rsid w:val="00881976"/>
    <w:rsid w:val="00886685"/>
    <w:rsid w:val="00891EF3"/>
    <w:rsid w:val="008A63C5"/>
    <w:rsid w:val="008D0BEC"/>
    <w:rsid w:val="008E3760"/>
    <w:rsid w:val="009067F3"/>
    <w:rsid w:val="00986B28"/>
    <w:rsid w:val="00A133FA"/>
    <w:rsid w:val="00AD790C"/>
    <w:rsid w:val="00B13A03"/>
    <w:rsid w:val="00B47DCA"/>
    <w:rsid w:val="00BA6F4C"/>
    <w:rsid w:val="00C120E5"/>
    <w:rsid w:val="00C85628"/>
    <w:rsid w:val="00CA7DC4"/>
    <w:rsid w:val="00CC5FFB"/>
    <w:rsid w:val="00CE6D28"/>
    <w:rsid w:val="00D11EA3"/>
    <w:rsid w:val="00D170AA"/>
    <w:rsid w:val="00DB0456"/>
    <w:rsid w:val="00E92D68"/>
    <w:rsid w:val="00EB2CD4"/>
    <w:rsid w:val="00ED5292"/>
    <w:rsid w:val="00F74A68"/>
    <w:rsid w:val="00F763D5"/>
    <w:rsid w:val="00F77467"/>
    <w:rsid w:val="00FB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8E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37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E3760"/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3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zQtKKB5f1QPD8nS8S64l30zNANI=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hzyZWXGAqdHS1Htso8tyGn6Gjdn9GexuIYNj1hnKdbfOqyx9ms0ehUcRM/NVD6PhCTFSHBSn
    NmcFBXpVyLzrVgeN2Sy8CqWf9bp3zprPkz7JOHvnjHCA4sBjxOY11msY+KnEFQX7uOkZmleQ
    QnD1UXqvP3MeH2f6QmdSZ6x4p9Q=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2T96TfSJStQ5l7/xkjZKcltuYMc=</DigestValue>
      </Reference>
      <Reference URI="/word/document.xml?ContentType=application/vnd.openxmlformats-officedocument.wordprocessingml.document.main+xml">
        <DigestMethod Algorithm="http://www.w3.org/2000/09/xmldsig#sha1"/>
        <DigestValue>Sx/EjnEAj9RM/msRVyZ5dsPxMuo=</DigestValue>
      </Reference>
      <Reference URI="/word/endnotes.xml?ContentType=application/vnd.openxmlformats-officedocument.wordprocessingml.endnotes+xml">
        <DigestMethod Algorithm="http://www.w3.org/2000/09/xmldsig#sha1"/>
        <DigestValue>jRbnnk8aZEf8osvdGwb1t0Hhf84=</DigestValue>
      </Reference>
      <Reference URI="/word/fontTable.xml?ContentType=application/vnd.openxmlformats-officedocument.wordprocessingml.fontTable+xml">
        <DigestMethod Algorithm="http://www.w3.org/2000/09/xmldsig#sha1"/>
        <DigestValue>fQWP+3SehfoQZ/x42LU5anU9C8g=</DigestValue>
      </Reference>
      <Reference URI="/word/footnotes.xml?ContentType=application/vnd.openxmlformats-officedocument.wordprocessingml.footnotes+xml">
        <DigestMethod Algorithm="http://www.w3.org/2000/09/xmldsig#sha1"/>
        <DigestValue>niB80/JZIrXU2iTtGTGt7ec/ryo=</DigestValue>
      </Reference>
      <Reference URI="/word/header1.xml?ContentType=application/vnd.openxmlformats-officedocument.wordprocessingml.header+xml">
        <DigestMethod Algorithm="http://www.w3.org/2000/09/xmldsig#sha1"/>
        <DigestValue>21aah6uZCiIqY7BrDP1p+N23kIc=</DigestValue>
      </Reference>
      <Reference URI="/word/settings.xml?ContentType=application/vnd.openxmlformats-officedocument.wordprocessingml.settings+xml">
        <DigestMethod Algorithm="http://www.w3.org/2000/09/xmldsig#sha1"/>
        <DigestValue>eNRjyIoRqjWGvU7o9a0Y2x5vHu0=</DigestValue>
      </Reference>
      <Reference URI="/word/styles.xml?ContentType=application/vnd.openxmlformats-officedocument.wordprocessingml.styles+xml">
        <DigestMethod Algorithm="http://www.w3.org/2000/09/xmldsig#sha1"/>
        <DigestValue>SxOVJs9wsy36r+6gLEDQDWIruik=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FjytSv1ToY/lBwNnYvG+4bFXRTY=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2021-04-23T11:50:41Z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1</Pages>
  <Words>199</Words>
  <Characters>1136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Сервер УРМ</cp:lastModifiedBy>
  <cp:revision>16</cp:revision>
  <cp:lastPrinted>2016-08-26T09:10:00Z</cp:lastPrinted>
  <dcterms:created xsi:type="dcterms:W3CDTF">2012-05-18T13:26:00Z</dcterms:created>
  <dcterms:modified xsi:type="dcterms:W3CDTF">2019-10-08T12:52:00Z</dcterms:modified>
</cp:coreProperties>
</file>